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7220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616F11">
        <w:rPr>
          <w:rFonts w:ascii="Corbel" w:hAnsi="Corbel"/>
          <w:i/>
          <w:smallCaps/>
          <w:sz w:val="24"/>
          <w:szCs w:val="24"/>
        </w:rPr>
        <w:t xml:space="preserve">2022/2023 - </w:t>
      </w:r>
      <w:r w:rsidR="00616F11">
        <w:rPr>
          <w:rFonts w:ascii="Corbel" w:hAnsi="Corbel"/>
          <w:smallCaps/>
          <w:sz w:val="24"/>
          <w:szCs w:val="24"/>
        </w:rPr>
        <w:t>2024/2025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2558EE">
        <w:rPr>
          <w:rFonts w:ascii="Corbel" w:hAnsi="Corbel"/>
          <w:sz w:val="20"/>
          <w:szCs w:val="20"/>
        </w:rPr>
        <w:t>3/2024</w:t>
      </w:r>
      <w:bookmarkStart w:id="0" w:name="_GoBack"/>
      <w:bookmarkEnd w:id="0"/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 licencjackie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II, semestr V-VI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9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V-VI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2F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międzykulturowa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C247F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C247F9">
        <w:tc>
          <w:tcPr>
            <w:tcW w:w="168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K_W07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rPr>
          <w:trHeight w:val="1590"/>
        </w:trPr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K_U01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K_U06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871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K_U02</w:t>
            </w:r>
          </w:p>
        </w:tc>
      </w:tr>
      <w:tr w:rsidR="008A332F" w:rsidRPr="009C54AE" w:rsidTr="00C247F9">
        <w:trPr>
          <w:trHeight w:val="1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:rsidTr="00C247F9">
        <w:trPr>
          <w:trHeight w:val="15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K_U08</w:t>
            </w:r>
          </w:p>
        </w:tc>
      </w:tr>
      <w:tr w:rsidR="008A332F" w:rsidRPr="009C54AE" w:rsidTr="00C247F9">
        <w:trPr>
          <w:trHeight w:val="6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53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K_K07</w:t>
            </w:r>
          </w:p>
        </w:tc>
      </w:tr>
    </w:tbl>
    <w:p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41921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:rsidTr="00341921">
        <w:trPr>
          <w:trHeight w:val="150"/>
        </w:trPr>
        <w:tc>
          <w:tcPr>
            <w:tcW w:w="9520" w:type="dxa"/>
          </w:tcPr>
          <w:p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:rsidTr="00341921">
        <w:trPr>
          <w:trHeight w:val="133"/>
        </w:trPr>
        <w:tc>
          <w:tcPr>
            <w:tcW w:w="9520" w:type="dxa"/>
          </w:tcPr>
          <w:p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:rsidTr="00B42D8B">
        <w:tc>
          <w:tcPr>
            <w:tcW w:w="1962" w:type="dxa"/>
          </w:tcPr>
          <w:p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66076" w:rsidRPr="00315F45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33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02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5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lastRenderedPageBreak/>
              <w:t>ek</w:t>
            </w:r>
            <w:proofErr w:type="spellEnd"/>
            <w:r w:rsidRPr="00366076">
              <w:t>_ 03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04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05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7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06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341921">
        <w:trPr>
          <w:trHeight w:val="34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07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19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>_ 08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</w:tbl>
    <w:p w:rsidR="00923D7D" w:rsidRPr="00366076" w:rsidRDefault="00923D7D" w:rsidP="00366076">
      <w:pPr>
        <w:rPr>
          <w:smallCaps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52F4C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237335">
              <w:rPr>
                <w:rFonts w:ascii="Corbel" w:hAnsi="Corbel"/>
                <w:sz w:val="24"/>
                <w:szCs w:val="24"/>
              </w:rPr>
              <w:t>0h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71FD8" w:rsidRPr="009C54AE" w:rsidRDefault="00971F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.</w:t>
            </w:r>
            <w:r w:rsidR="00F52F4C">
              <w:rPr>
                <w:rFonts w:ascii="Corbel" w:hAnsi="Corbel"/>
                <w:sz w:val="24"/>
                <w:szCs w:val="24"/>
              </w:rPr>
              <w:t>30</w:t>
            </w:r>
            <w:r w:rsidR="0026511A">
              <w:rPr>
                <w:rFonts w:ascii="Corbel" w:hAnsi="Corbel"/>
                <w:sz w:val="24"/>
                <w:szCs w:val="24"/>
              </w:rPr>
              <w:t>0h – praca własna studenta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  <w:r w:rsidR="00E64FC5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3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6511A" w:rsidRDefault="00FC61D9" w:rsidP="0026511A">
            <w:proofErr w:type="spellStart"/>
            <w:r>
              <w:t>Pułło</w:t>
            </w:r>
            <w:proofErr w:type="spellEnd"/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Gierz</w:t>
            </w:r>
            <w:proofErr w:type="spellEnd"/>
            <w:r>
              <w:rPr>
                <w:rFonts w:ascii="Corbel" w:hAnsi="Corbel"/>
              </w:rPr>
              <w:t xml:space="preserve">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:rsidR="002A516D" w:rsidRPr="002F46E8" w:rsidRDefault="002A516D" w:rsidP="00861089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C97" w:rsidRDefault="00901C97" w:rsidP="00C16ABF">
      <w:pPr>
        <w:spacing w:after="0" w:line="240" w:lineRule="auto"/>
      </w:pPr>
      <w:r>
        <w:separator/>
      </w:r>
    </w:p>
  </w:endnote>
  <w:endnote w:type="continuationSeparator" w:id="0">
    <w:p w:rsidR="00901C97" w:rsidRDefault="00901C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C97" w:rsidRDefault="00901C97" w:rsidP="00C16ABF">
      <w:pPr>
        <w:spacing w:after="0" w:line="240" w:lineRule="auto"/>
      </w:pPr>
      <w:r>
        <w:separator/>
      </w:r>
    </w:p>
  </w:footnote>
  <w:footnote w:type="continuationSeparator" w:id="0">
    <w:p w:rsidR="00901C97" w:rsidRDefault="00901C9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3FF3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657B"/>
    <w:rsid w:val="001D7B54"/>
    <w:rsid w:val="001E0209"/>
    <w:rsid w:val="001F2CA2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558EE"/>
    <w:rsid w:val="0026511A"/>
    <w:rsid w:val="00281FF2"/>
    <w:rsid w:val="002857DE"/>
    <w:rsid w:val="00287669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6E8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6FE9"/>
    <w:rsid w:val="0034759A"/>
    <w:rsid w:val="003503F6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167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3196"/>
    <w:rsid w:val="005B58F9"/>
    <w:rsid w:val="005C080F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7FA8"/>
    <w:rsid w:val="00650C5F"/>
    <w:rsid w:val="00654934"/>
    <w:rsid w:val="006620D9"/>
    <w:rsid w:val="006705A1"/>
    <w:rsid w:val="00671958"/>
    <w:rsid w:val="00672D0C"/>
    <w:rsid w:val="00675843"/>
    <w:rsid w:val="00693820"/>
    <w:rsid w:val="00696477"/>
    <w:rsid w:val="006A712F"/>
    <w:rsid w:val="006C0004"/>
    <w:rsid w:val="006C2596"/>
    <w:rsid w:val="006C4799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61089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C97"/>
    <w:rsid w:val="00916188"/>
    <w:rsid w:val="00923D7D"/>
    <w:rsid w:val="00943594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B520A"/>
    <w:rsid w:val="00BB76CA"/>
    <w:rsid w:val="00BC1FAC"/>
    <w:rsid w:val="00BD3869"/>
    <w:rsid w:val="00BD66E9"/>
    <w:rsid w:val="00BD6FF4"/>
    <w:rsid w:val="00BF2C41"/>
    <w:rsid w:val="00BF2E2E"/>
    <w:rsid w:val="00C058B4"/>
    <w:rsid w:val="00C05F44"/>
    <w:rsid w:val="00C10341"/>
    <w:rsid w:val="00C131B5"/>
    <w:rsid w:val="00C16ABF"/>
    <w:rsid w:val="00C170AE"/>
    <w:rsid w:val="00C22C63"/>
    <w:rsid w:val="00C247F9"/>
    <w:rsid w:val="00C26CB7"/>
    <w:rsid w:val="00C324C1"/>
    <w:rsid w:val="00C3657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65"/>
    <w:rsid w:val="00CC1169"/>
    <w:rsid w:val="00CD19F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83B28"/>
    <w:rsid w:val="00F87698"/>
    <w:rsid w:val="00FA46E5"/>
    <w:rsid w:val="00FB7DBA"/>
    <w:rsid w:val="00FC1C25"/>
    <w:rsid w:val="00FC3F45"/>
    <w:rsid w:val="00FC61D9"/>
    <w:rsid w:val="00FD3334"/>
    <w:rsid w:val="00FD503F"/>
    <w:rsid w:val="00FD7589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0D17A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BA5D9-6D15-46EC-9E68-F239187DC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432</TotalTime>
  <Pages>1</Pages>
  <Words>1027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76</cp:revision>
  <cp:lastPrinted>2019-02-06T12:12:00Z</cp:lastPrinted>
  <dcterms:created xsi:type="dcterms:W3CDTF">2020-10-21T18:58:00Z</dcterms:created>
  <dcterms:modified xsi:type="dcterms:W3CDTF">2024-10-08T12:11:00Z</dcterms:modified>
</cp:coreProperties>
</file>